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DD5" w:rsidRPr="00A67B29" w:rsidRDefault="00051DD5" w:rsidP="000707A8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051DD5" w:rsidRPr="00A67B29" w:rsidRDefault="00051DD5" w:rsidP="000707A8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51DD5" w:rsidRPr="00A67B29" w:rsidRDefault="00051DD5" w:rsidP="000707A8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051DD5" w:rsidRDefault="00051DD5" w:rsidP="000707A8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</w:p>
    <w:p w:rsidR="00051DD5" w:rsidRDefault="00051DD5" w:rsidP="000707A8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24.10.2025 № 79</w:t>
      </w:r>
    </w:p>
    <w:p w:rsidR="00051DD5" w:rsidRPr="005C48D0" w:rsidRDefault="00051DD5" w:rsidP="000707A8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№ 2</w:t>
      </w:r>
    </w:p>
    <w:p w:rsidR="00051DD5" w:rsidRPr="00823FD6" w:rsidRDefault="00051DD5" w:rsidP="000707A8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823FD6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051DD5" w:rsidRPr="00823FD6" w:rsidRDefault="00051DD5" w:rsidP="000707A8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823FD6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BF2166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Молодежь Глафировского</w:t>
      </w: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051DD5" w:rsidRPr="00BF2166" w:rsidRDefault="00051DD5" w:rsidP="000707A8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  <w:r w:rsidRPr="00BF2166">
        <w:rPr>
          <w:rFonts w:ascii="Times New Roman" w:hAnsi="Times New Roman"/>
          <w:bCs/>
          <w:sz w:val="28"/>
          <w:szCs w:val="28"/>
        </w:rPr>
        <w:t xml:space="preserve">» </w:t>
      </w: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51DD5" w:rsidRPr="00823FD6" w:rsidRDefault="00051DD5" w:rsidP="000707A8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51DD5" w:rsidRPr="000707A8" w:rsidRDefault="00051DD5" w:rsidP="000707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051DD5" w:rsidRPr="000707A8" w:rsidRDefault="00051DD5" w:rsidP="000707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051DD5" w:rsidRPr="000707A8" w:rsidRDefault="00051DD5" w:rsidP="000707A8">
      <w:pPr>
        <w:autoSpaceDE w:val="0"/>
        <w:autoSpaceDN w:val="0"/>
        <w:adjustRightInd w:val="0"/>
        <w:spacing w:after="0" w:line="240" w:lineRule="auto"/>
        <w:ind w:left="8364" w:hanging="10064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>«</w:t>
      </w:r>
      <w:r w:rsidRPr="000707A8">
        <w:rPr>
          <w:rFonts w:ascii="Times New Roman" w:hAnsi="Times New Roman"/>
          <w:b/>
          <w:sz w:val="28"/>
          <w:szCs w:val="28"/>
        </w:rPr>
        <w:t>Молодежь Глафировского сельского поселения Щербиновского района</w:t>
      </w:r>
      <w:r w:rsidRPr="000707A8">
        <w:rPr>
          <w:rFonts w:ascii="Times New Roman" w:hAnsi="Times New Roman"/>
          <w:b/>
          <w:bCs/>
          <w:sz w:val="28"/>
          <w:szCs w:val="28"/>
        </w:rPr>
        <w:t>»</w:t>
      </w:r>
    </w:p>
    <w:p w:rsidR="00051DD5" w:rsidRPr="00823FD6" w:rsidRDefault="00051DD5" w:rsidP="00070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2693"/>
        <w:gridCol w:w="1276"/>
        <w:gridCol w:w="850"/>
        <w:gridCol w:w="709"/>
        <w:gridCol w:w="709"/>
        <w:gridCol w:w="708"/>
        <w:gridCol w:w="709"/>
        <w:gridCol w:w="709"/>
        <w:gridCol w:w="709"/>
        <w:gridCol w:w="708"/>
        <w:gridCol w:w="2410"/>
        <w:gridCol w:w="1843"/>
      </w:tblGrid>
      <w:tr w:rsidR="00051DD5" w:rsidRPr="00E45950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Объем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финансирования, всего (руб.)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 том числе по годам: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Непосредственный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реализации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Муниципальный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заказчик, главный распорядитель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(распорядитель) бюджетных средств, исполнитель</w:t>
            </w:r>
          </w:p>
        </w:tc>
      </w:tr>
      <w:tr w:rsidR="00051DD5" w:rsidRPr="00E45950" w:rsidTr="00CD07B6">
        <w:trPr>
          <w:trHeight w:val="1275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rHeight w:val="162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0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Цель: создание благоприятных условий и возможностей для успешной социализации и эффективной самореализации молодых людей Глафировского сельского поселения Щербиновского района</w:t>
            </w: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40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Задача: создание условий для развития творческих способностей и формирование здорового образа жизни, для гражданского и военно-патриотического воспитания профилактики правонарушений молодежи Глафировского сельского поселения Щербиновского района</w:t>
            </w: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«Реализация плана мероприятий по организации и осуществлению работы с детьми и молодежью в Глафировском  сельском поселении Щербиновского района»,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первичная профилактика наркомании, безнадзорности и правонарушений в молодежной среде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1.1.1.1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1</w:t>
            </w:r>
          </w:p>
          <w:p w:rsidR="00051DD5" w:rsidRPr="00E45950" w:rsidRDefault="00051DD5" w:rsidP="001954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и проведение мероприятий по противодействию и незаконному обороту наркотических средств, профилактике правонарушений в молодежной среде, формирование и пропаганда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1DD5" w:rsidRPr="005E75D7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E75D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1.1.1.2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2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и проведение мероприятий по патриотическому воспитанию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rHeight w:val="34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14033" w:type="dxa"/>
            <w:gridSpan w:val="12"/>
            <w:tcBorders>
              <w:right w:val="single" w:sz="4" w:space="0" w:color="auto"/>
            </w:tcBorders>
          </w:tcPr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Задача: создание условий для поддержки и организации досуга и летнего отдыха детей и молодежи</w:t>
            </w:r>
          </w:p>
          <w:p w:rsidR="00051DD5" w:rsidRPr="00E45950" w:rsidRDefault="00051DD5" w:rsidP="00195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2</w:t>
            </w:r>
          </w:p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и проведение досуга и летнего отдыха детей и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ind w:firstLine="33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ind w:firstLine="33"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функционирование летних дворовых площадок, досуговая занятость детей и молодежи в летний период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051DD5" w:rsidRPr="00E45950" w:rsidTr="00CD07B6">
        <w:trPr>
          <w:trHeight w:val="1079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ind w:firstLine="33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ind w:firstLine="33"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Мероприятие № 1 </w:t>
            </w:r>
          </w:p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работы летних дворовых площадок для детей и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ind w:firstLine="33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ind w:firstLine="33"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rHeight w:val="695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ind w:firstLine="33"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ind w:firstLine="33"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tabs>
                <w:tab w:val="left" w:pos="187"/>
                <w:tab w:val="center" w:pos="492"/>
              </w:tabs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rHeight w:val="409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051DD5" w:rsidRPr="00E45950" w:rsidTr="00CD07B6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D5" w:rsidRPr="00E45950" w:rsidRDefault="00051DD5" w:rsidP="00CD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051DD5" w:rsidRDefault="00051DD5" w:rsidP="00070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051DD5" w:rsidRDefault="00051DD5" w:rsidP="00070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051DD5" w:rsidRPr="004536EC" w:rsidRDefault="00051DD5" w:rsidP="00070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p w:rsidR="00051DD5" w:rsidRPr="002871EE" w:rsidRDefault="00051DD5" w:rsidP="00DA7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51DD5" w:rsidRPr="002871EE" w:rsidSect="00734D79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DD5" w:rsidRDefault="00051DD5" w:rsidP="00734D79">
      <w:pPr>
        <w:spacing w:after="0" w:line="240" w:lineRule="auto"/>
      </w:pPr>
      <w:r>
        <w:separator/>
      </w:r>
    </w:p>
  </w:endnote>
  <w:endnote w:type="continuationSeparator" w:id="0">
    <w:p w:rsidR="00051DD5" w:rsidRDefault="00051DD5" w:rsidP="0073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DD5" w:rsidRDefault="00051DD5" w:rsidP="00734D79">
      <w:pPr>
        <w:spacing w:after="0" w:line="240" w:lineRule="auto"/>
      </w:pPr>
      <w:r>
        <w:separator/>
      </w:r>
    </w:p>
  </w:footnote>
  <w:footnote w:type="continuationSeparator" w:id="0">
    <w:p w:rsidR="00051DD5" w:rsidRDefault="00051DD5" w:rsidP="0073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DD5" w:rsidRDefault="00051DD5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051DD5" w:rsidRDefault="00051DD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3417"/>
    <w:rsid w:val="00051DD5"/>
    <w:rsid w:val="00057476"/>
    <w:rsid w:val="00057829"/>
    <w:rsid w:val="000707A8"/>
    <w:rsid w:val="000B374F"/>
    <w:rsid w:val="001758B1"/>
    <w:rsid w:val="00192E26"/>
    <w:rsid w:val="00195449"/>
    <w:rsid w:val="001D58AB"/>
    <w:rsid w:val="002871EE"/>
    <w:rsid w:val="002E34CE"/>
    <w:rsid w:val="00344960"/>
    <w:rsid w:val="00360FAC"/>
    <w:rsid w:val="004261F8"/>
    <w:rsid w:val="004536EC"/>
    <w:rsid w:val="004638DF"/>
    <w:rsid w:val="004F6CD4"/>
    <w:rsid w:val="005304C2"/>
    <w:rsid w:val="00542FA0"/>
    <w:rsid w:val="005553ED"/>
    <w:rsid w:val="0056468C"/>
    <w:rsid w:val="00573B4E"/>
    <w:rsid w:val="005740E2"/>
    <w:rsid w:val="005B601B"/>
    <w:rsid w:val="005C48D0"/>
    <w:rsid w:val="005E75D7"/>
    <w:rsid w:val="006920C6"/>
    <w:rsid w:val="006D7130"/>
    <w:rsid w:val="006F0586"/>
    <w:rsid w:val="00734D79"/>
    <w:rsid w:val="007E238B"/>
    <w:rsid w:val="00823FD6"/>
    <w:rsid w:val="00830CA8"/>
    <w:rsid w:val="00895FAC"/>
    <w:rsid w:val="00935992"/>
    <w:rsid w:val="009B3A99"/>
    <w:rsid w:val="009B3E71"/>
    <w:rsid w:val="009E0C27"/>
    <w:rsid w:val="009E5370"/>
    <w:rsid w:val="00A009BC"/>
    <w:rsid w:val="00A10249"/>
    <w:rsid w:val="00A65294"/>
    <w:rsid w:val="00A67B29"/>
    <w:rsid w:val="00AA176F"/>
    <w:rsid w:val="00AC56B8"/>
    <w:rsid w:val="00B33FD1"/>
    <w:rsid w:val="00BF2166"/>
    <w:rsid w:val="00C008EF"/>
    <w:rsid w:val="00C02C30"/>
    <w:rsid w:val="00C24000"/>
    <w:rsid w:val="00C441DE"/>
    <w:rsid w:val="00C72DAE"/>
    <w:rsid w:val="00CD07B6"/>
    <w:rsid w:val="00D321C3"/>
    <w:rsid w:val="00D52B85"/>
    <w:rsid w:val="00D60541"/>
    <w:rsid w:val="00D93570"/>
    <w:rsid w:val="00DA7916"/>
    <w:rsid w:val="00E45950"/>
    <w:rsid w:val="00E604C4"/>
    <w:rsid w:val="00EF634D"/>
    <w:rsid w:val="00F4471D"/>
    <w:rsid w:val="00FE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734D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4D79"/>
  </w:style>
  <w:style w:type="paragraph" w:styleId="Footer">
    <w:name w:val="footer"/>
    <w:basedOn w:val="Normal"/>
    <w:link w:val="FooterChar"/>
    <w:uiPriority w:val="99"/>
    <w:semiHidden/>
    <w:rsid w:val="00734D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4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0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3</Pages>
  <Words>444</Words>
  <Characters>2534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21</cp:revision>
  <cp:lastPrinted>2024-12-12T07:17:00Z</cp:lastPrinted>
  <dcterms:created xsi:type="dcterms:W3CDTF">2019-08-19T13:15:00Z</dcterms:created>
  <dcterms:modified xsi:type="dcterms:W3CDTF">2025-12-14T16:13:00Z</dcterms:modified>
</cp:coreProperties>
</file>